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CFBE7" w14:textId="77777777" w:rsidR="008B2A72" w:rsidRDefault="008B2A72" w:rsidP="008B2A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FORSET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0E88EA1" w14:textId="77777777" w:rsidR="008B2A72" w:rsidRDefault="008B2A72" w:rsidP="008B2A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04B49BCC" w14:textId="77777777" w:rsidR="008B2A72" w:rsidRDefault="008B2A72" w:rsidP="008B2A72">
      <w:pPr>
        <w:rPr>
          <w:rFonts w:ascii="Times New Roman" w:hAnsi="Times New Roman" w:cs="Times New Roman"/>
        </w:rPr>
      </w:pPr>
    </w:p>
    <w:p w14:paraId="1FC98467" w14:textId="77777777" w:rsidR="008B2A72" w:rsidRDefault="008B2A72" w:rsidP="008B2A72">
      <w:pPr>
        <w:rPr>
          <w:rFonts w:ascii="Times New Roman" w:hAnsi="Times New Roman" w:cs="Times New Roman"/>
        </w:rPr>
      </w:pPr>
    </w:p>
    <w:p w14:paraId="10E92C1A" w14:textId="77777777" w:rsidR="008B2A72" w:rsidRDefault="008B2A72" w:rsidP="008B2A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Stalworth</w:t>
      </w:r>
      <w:proofErr w:type="spellEnd"/>
      <w:r>
        <w:rPr>
          <w:rFonts w:ascii="Times New Roman" w:hAnsi="Times New Roman" w:cs="Times New Roman"/>
        </w:rPr>
        <w:t xml:space="preserve"> of London, tailor(q.v.), brought a plaint of debt against him,</w:t>
      </w:r>
    </w:p>
    <w:p w14:paraId="5C4D9C43" w14:textId="77777777" w:rsidR="008B2A72" w:rsidRDefault="008B2A72" w:rsidP="008B2A7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</w:t>
      </w:r>
      <w:proofErr w:type="spellStart"/>
      <w:r>
        <w:rPr>
          <w:rFonts w:ascii="Times New Roman" w:hAnsi="Times New Roman" w:cs="Times New Roman"/>
        </w:rPr>
        <w:t>Wellysborne</w:t>
      </w:r>
      <w:proofErr w:type="spellEnd"/>
      <w:r>
        <w:rPr>
          <w:rFonts w:ascii="Times New Roman" w:hAnsi="Times New Roman" w:cs="Times New Roman"/>
        </w:rPr>
        <w:t xml:space="preserve"> of Westminster(q.v.), Sir Simon Mountford of Coleshill,</w:t>
      </w:r>
    </w:p>
    <w:p w14:paraId="2870A6BC" w14:textId="77777777" w:rsidR="008B2A72" w:rsidRDefault="008B2A72" w:rsidP="008B2A7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Warwickshire(q.v.), William </w:t>
      </w:r>
      <w:proofErr w:type="spellStart"/>
      <w:r>
        <w:rPr>
          <w:rFonts w:ascii="Times New Roman" w:hAnsi="Times New Roman" w:cs="Times New Roman"/>
        </w:rPr>
        <w:t>Spen</w:t>
      </w:r>
      <w:proofErr w:type="spellEnd"/>
      <w:r>
        <w:rPr>
          <w:rFonts w:ascii="Times New Roman" w:hAnsi="Times New Roman" w:cs="Times New Roman"/>
        </w:rPr>
        <w:t xml:space="preserve"> of Westminster(q.v.) and John Crabbe of</w:t>
      </w:r>
    </w:p>
    <w:p w14:paraId="04B93F76" w14:textId="77777777" w:rsidR="008B2A72" w:rsidRDefault="008B2A72" w:rsidP="008B2A7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Westminster(q.v.).</w:t>
      </w:r>
    </w:p>
    <w:p w14:paraId="51C43814" w14:textId="77777777" w:rsidR="008B2A72" w:rsidRDefault="008B2A72" w:rsidP="008B2A7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FA84987" w14:textId="77777777" w:rsidR="008B2A72" w:rsidRDefault="008B2A72" w:rsidP="008B2A72">
      <w:pPr>
        <w:rPr>
          <w:rFonts w:ascii="Times New Roman" w:hAnsi="Times New Roman" w:cs="Times New Roman"/>
        </w:rPr>
      </w:pPr>
    </w:p>
    <w:p w14:paraId="2619C052" w14:textId="77777777" w:rsidR="008B2A72" w:rsidRDefault="008B2A72" w:rsidP="008B2A72">
      <w:pPr>
        <w:rPr>
          <w:rFonts w:ascii="Times New Roman" w:hAnsi="Times New Roman" w:cs="Times New Roman"/>
        </w:rPr>
      </w:pPr>
    </w:p>
    <w:p w14:paraId="44F3E26E" w14:textId="77777777" w:rsidR="008B2A72" w:rsidRDefault="008B2A72" w:rsidP="008B2A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January 2019</w:t>
      </w:r>
    </w:p>
    <w:p w14:paraId="5B426B3A" w14:textId="77777777" w:rsidR="006B2F86" w:rsidRPr="00E71FC3" w:rsidRDefault="008B2A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BA86B" w14:textId="77777777" w:rsidR="008B2A72" w:rsidRDefault="008B2A72" w:rsidP="00E71FC3">
      <w:r>
        <w:separator/>
      </w:r>
    </w:p>
  </w:endnote>
  <w:endnote w:type="continuationSeparator" w:id="0">
    <w:p w14:paraId="47A4760A" w14:textId="77777777" w:rsidR="008B2A72" w:rsidRDefault="008B2A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1F6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5D637" w14:textId="77777777" w:rsidR="008B2A72" w:rsidRDefault="008B2A72" w:rsidP="00E71FC3">
      <w:r>
        <w:separator/>
      </w:r>
    </w:p>
  </w:footnote>
  <w:footnote w:type="continuationSeparator" w:id="0">
    <w:p w14:paraId="0C0BD5AF" w14:textId="77777777" w:rsidR="008B2A72" w:rsidRDefault="008B2A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A72"/>
    <w:rsid w:val="001A7C09"/>
    <w:rsid w:val="00577BD5"/>
    <w:rsid w:val="00656CBA"/>
    <w:rsid w:val="006A1F77"/>
    <w:rsid w:val="00733BE7"/>
    <w:rsid w:val="008B2A7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67203"/>
  <w15:chartTrackingRefBased/>
  <w15:docId w15:val="{D955BC92-4547-4401-89BA-EB4282F52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2A7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B2A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2019-01-27T19:21:00Z</dcterms:created>
  <dcterms:modified xsi:type="dcterms:W3CDTF">2019-01-27T19:22:00Z</dcterms:modified>
</cp:coreProperties>
</file>